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EAE" w:rsidRPr="00DB72EF" w:rsidRDefault="00FD0EAE" w:rsidP="00DB72EF">
      <w:pPr>
        <w:autoSpaceDE/>
        <w:ind w:left="6372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Załącznik nr 4 do SWZ</w:t>
      </w:r>
    </w:p>
    <w:p w:rsidR="00FD0EAE" w:rsidRPr="00DB72EF" w:rsidRDefault="00FD0EAE">
      <w:pPr>
        <w:autoSpaceDE/>
        <w:rPr>
          <w:b/>
          <w:i/>
          <w:color w:val="auto"/>
          <w:lang w:eastAsia="ar-SA"/>
        </w:rPr>
      </w:pPr>
    </w:p>
    <w:p w:rsidR="00FD0EAE" w:rsidRPr="00DB72EF" w:rsidRDefault="00FD0EAE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FD0EAE" w:rsidRPr="00DB72EF" w:rsidRDefault="00FD0EAE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FD0EAE" w:rsidRPr="00DB72EF" w:rsidRDefault="00FD0EAE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FD0EAE" w:rsidRPr="00DB72EF" w:rsidRDefault="00FD0EAE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FD0EAE" w:rsidRPr="00DB72EF" w:rsidRDefault="00FD0EAE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FD0EAE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FD0EAE" w:rsidRPr="00DB72EF" w:rsidRDefault="00FD0EAE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FD0EAE" w:rsidRDefault="00FD0EAE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FD0EAE" w:rsidRDefault="00FD0EAE" w:rsidP="00E266AA">
      <w:pPr>
        <w:rPr>
          <w:bCs/>
          <w:i/>
        </w:rPr>
      </w:pPr>
      <w:bookmarkStart w:id="0" w:name="_GoBack"/>
      <w:bookmarkEnd w:id="0"/>
    </w:p>
    <w:p w:rsidR="00FD0EAE" w:rsidRPr="00DB72EF" w:rsidRDefault="00FD0EAE" w:rsidP="00DB72EF">
      <w:pPr>
        <w:autoSpaceDE/>
        <w:rPr>
          <w:i/>
          <w:color w:val="auto"/>
          <w:lang w:eastAsia="ar-SA"/>
        </w:rPr>
      </w:pPr>
    </w:p>
    <w:p w:rsidR="00FD0EAE" w:rsidRPr="00DB72EF" w:rsidRDefault="00FD0EAE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…………………………..………………………..……………………………………………………………………………………………………………………..…………………………</w:t>
      </w:r>
    </w:p>
    <w:p w:rsidR="00FD0EAE" w:rsidRPr="00DB72EF" w:rsidRDefault="00FD0EAE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udostępniającego zasoby, NIP/PESEL)</w:t>
      </w:r>
    </w:p>
    <w:p w:rsidR="00FD0EAE" w:rsidRPr="00DB72EF" w:rsidRDefault="00FD0EAE">
      <w:pPr>
        <w:autoSpaceDE/>
        <w:jc w:val="both"/>
        <w:rPr>
          <w:b/>
          <w:i/>
          <w:color w:val="auto"/>
          <w:lang w:eastAsia="ar-SA"/>
        </w:rPr>
      </w:pPr>
    </w:p>
    <w:p w:rsidR="00FD0EAE" w:rsidRPr="00DB72EF" w:rsidRDefault="00FD0EAE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 do oddania do dyspozycji niezbędnych zasobów na rzecz:</w:t>
      </w:r>
    </w:p>
    <w:p w:rsidR="00FD0EAE" w:rsidRPr="00DB72EF" w:rsidRDefault="00FD0EAE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FD0EAE" w:rsidRPr="00DB72EF" w:rsidRDefault="00FD0EAE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FD0EAE" w:rsidRPr="00DB72EF" w:rsidRDefault="00FD0EAE" w:rsidP="00E266AA">
      <w:pPr>
        <w:autoSpaceDE/>
        <w:rPr>
          <w:i/>
          <w:color w:val="auto"/>
          <w:lang w:eastAsia="ar-SA"/>
        </w:rPr>
      </w:pPr>
    </w:p>
    <w:p w:rsidR="00FD0EAE" w:rsidRDefault="00FD0EAE" w:rsidP="00DB72EF">
      <w:pPr>
        <w:pStyle w:val="Normalny1"/>
        <w:tabs>
          <w:tab w:val="left" w:pos="2267"/>
          <w:tab w:val="center" w:pos="4536"/>
        </w:tabs>
        <w:jc w:val="center"/>
        <w:rPr>
          <w:b/>
        </w:rPr>
      </w:pPr>
      <w:bookmarkStart w:id="1" w:name="_heading=h.gjdgxs" w:colFirst="0" w:colLast="0"/>
      <w:bookmarkEnd w:id="1"/>
      <w:r w:rsidRPr="00DB72EF">
        <w:t>przy wykonaniu zamówienia publicznego prowadzonego w trybie podstawowym pn.</w:t>
      </w:r>
      <w:r w:rsidRPr="00DB72EF">
        <w:rPr>
          <w:b/>
        </w:rPr>
        <w:t xml:space="preserve"> </w:t>
      </w:r>
      <w:bookmarkStart w:id="2" w:name="_heading=h.qidqwzmaipg8" w:colFirst="0" w:colLast="0"/>
      <w:bookmarkEnd w:id="2"/>
    </w:p>
    <w:p w:rsidR="00FD0EAE" w:rsidRDefault="00FD0EAE" w:rsidP="00DB72EF">
      <w:pPr>
        <w:pStyle w:val="Normalny1"/>
        <w:tabs>
          <w:tab w:val="left" w:pos="2267"/>
          <w:tab w:val="center" w:pos="4536"/>
        </w:tabs>
        <w:jc w:val="center"/>
        <w:rPr>
          <w:b/>
        </w:rPr>
      </w:pPr>
    </w:p>
    <w:p w:rsidR="00FD0EAE" w:rsidRPr="00E23FD0" w:rsidRDefault="00FD0EAE" w:rsidP="00105DA1">
      <w:pPr>
        <w:suppressAutoHyphens w:val="0"/>
        <w:autoSpaceDN w:val="0"/>
        <w:adjustRightInd w:val="0"/>
        <w:jc w:val="center"/>
        <w:rPr>
          <w:b/>
          <w:color w:val="auto"/>
          <w:sz w:val="28"/>
          <w:szCs w:val="28"/>
          <w:lang w:eastAsia="pl-PL"/>
        </w:rPr>
      </w:pPr>
      <w:r w:rsidRPr="00873F25">
        <w:rPr>
          <w:b/>
          <w:color w:val="auto"/>
          <w:sz w:val="28"/>
          <w:szCs w:val="28"/>
          <w:lang w:eastAsia="ar-SA"/>
        </w:rPr>
        <w:t>„</w:t>
      </w:r>
      <w:r w:rsidRPr="00EB5164">
        <w:rPr>
          <w:b/>
          <w:sz w:val="28"/>
          <w:szCs w:val="28"/>
        </w:rPr>
        <w:t>Zakup i dostawa sprzętów i urządzeń na potrzeby modernizacji serwerowni w Urzędzie Gminy w Święciechowie</w:t>
      </w:r>
      <w:r w:rsidRPr="00E23FD0">
        <w:rPr>
          <w:b/>
          <w:color w:val="auto"/>
          <w:sz w:val="28"/>
          <w:szCs w:val="28"/>
          <w:lang w:eastAsia="ar-SA"/>
        </w:rPr>
        <w:t>”</w:t>
      </w:r>
    </w:p>
    <w:p w:rsidR="00FD0EAE" w:rsidRPr="00E23FD0" w:rsidRDefault="00FD0EAE">
      <w:pPr>
        <w:autoSpaceDE/>
        <w:jc w:val="both"/>
        <w:rPr>
          <w:color w:val="auto"/>
          <w:lang w:eastAsia="ar-SA"/>
        </w:rPr>
      </w:pPr>
    </w:p>
    <w:p w:rsidR="00FD0EAE" w:rsidRPr="00DB72EF" w:rsidRDefault="00FD0EAE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FD0EAE" w:rsidRPr="00DB72EF" w:rsidRDefault="00FD0EAE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FD0EAE" w:rsidRPr="00DB72EF" w:rsidRDefault="00FD0EAE">
      <w:pPr>
        <w:autoSpaceDE/>
        <w:jc w:val="both"/>
        <w:rPr>
          <w:lang w:eastAsia="ar-SA"/>
        </w:rPr>
      </w:pPr>
    </w:p>
    <w:p w:rsidR="00FD0EAE" w:rsidRPr="00DB72EF" w:rsidRDefault="00FD0EAE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FD0EAE" w:rsidRPr="00FF406D" w:rsidRDefault="00FD0EAE" w:rsidP="00FF406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………………………………………………………………………………………………………………………………………………………………………….……………………</w:t>
      </w:r>
    </w:p>
    <w:p w:rsidR="00FD0EAE" w:rsidRPr="00DB72EF" w:rsidRDefault="00FD0EAE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FD0EAE" w:rsidRPr="002A3B44" w:rsidRDefault="00FD0EAE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</w:t>
      </w:r>
    </w:p>
    <w:p w:rsidR="00FD0EAE" w:rsidRDefault="00FD0EAE" w:rsidP="002A3B44">
      <w:pPr>
        <w:autoSpaceDE/>
        <w:jc w:val="both"/>
        <w:rPr>
          <w:i/>
          <w:iCs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  </w:t>
      </w:r>
    </w:p>
    <w:p w:rsidR="00FD0EAE" w:rsidRPr="00134442" w:rsidRDefault="00FD0EAE" w:rsidP="002A3B44">
      <w:pPr>
        <w:autoSpaceDE/>
        <w:ind w:left="4248"/>
        <w:jc w:val="both"/>
        <w:rPr>
          <w:i/>
          <w:iCs/>
          <w:color w:val="auto"/>
          <w:lang w:eastAsia="ar-SA"/>
        </w:rPr>
      </w:pPr>
      <w:r>
        <w:rPr>
          <w:i/>
          <w:iCs/>
          <w:color w:val="auto"/>
          <w:lang w:eastAsia="ar-SA"/>
        </w:rPr>
        <w:t xml:space="preserve">                 </w:t>
      </w:r>
      <w:r w:rsidRPr="00134442">
        <w:rPr>
          <w:i/>
          <w:iCs/>
          <w:color w:val="auto"/>
          <w:sz w:val="22"/>
          <w:szCs w:val="22"/>
          <w:lang w:eastAsia="ar-SA"/>
        </w:rPr>
        <w:t>Podpisano:</w:t>
      </w:r>
      <w:r>
        <w:rPr>
          <w:i/>
          <w:iCs/>
          <w:color w:val="auto"/>
          <w:lang w:eastAsia="ar-SA"/>
        </w:rPr>
        <w:t xml:space="preserve">   </w:t>
      </w:r>
      <w:r w:rsidRPr="005B0CC2">
        <w:rPr>
          <w:i/>
          <w:iCs/>
          <w:color w:val="auto"/>
          <w:sz w:val="16"/>
          <w:szCs w:val="16"/>
          <w:lang w:eastAsia="ar-SA"/>
        </w:rPr>
        <w:t>........................................................</w:t>
      </w:r>
    </w:p>
    <w:p w:rsidR="00FD0EAE" w:rsidRPr="00A64A42" w:rsidRDefault="00FD0EAE" w:rsidP="002A3B44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  <w:r>
        <w:rPr>
          <w:i/>
          <w:iCs/>
          <w:color w:val="auto"/>
          <w:sz w:val="16"/>
          <w:szCs w:val="16"/>
          <w:lang w:eastAsia="ar-SA"/>
        </w:rPr>
        <w:t xml:space="preserve">           </w:t>
      </w:r>
      <w:r w:rsidRPr="00A64A42">
        <w:rPr>
          <w:i/>
          <w:iCs/>
          <w:color w:val="auto"/>
          <w:sz w:val="16"/>
          <w:szCs w:val="16"/>
          <w:lang w:eastAsia="ar-SA"/>
        </w:rPr>
        <w:t xml:space="preserve">(podpis osób/y uprawnionych </w:t>
      </w:r>
      <w:r w:rsidRPr="00A64A42">
        <w:rPr>
          <w:i/>
          <w:iCs/>
          <w:color w:val="auto"/>
          <w:sz w:val="16"/>
          <w:szCs w:val="16"/>
          <w:lang w:eastAsia="ar-SA"/>
        </w:rPr>
        <w:br/>
      </w:r>
      <w:r>
        <w:rPr>
          <w:i/>
          <w:iCs/>
          <w:color w:val="auto"/>
          <w:sz w:val="16"/>
          <w:szCs w:val="16"/>
          <w:lang w:eastAsia="ar-SA"/>
        </w:rPr>
        <w:t xml:space="preserve">            </w:t>
      </w:r>
      <w:r w:rsidRPr="00A64A42">
        <w:rPr>
          <w:i/>
          <w:iCs/>
          <w:color w:val="auto"/>
          <w:sz w:val="16"/>
          <w:szCs w:val="16"/>
          <w:lang w:eastAsia="ar-SA"/>
        </w:rPr>
        <w:t>do składania oświadczeń woli)</w:t>
      </w:r>
    </w:p>
    <w:p w:rsidR="00FD0EAE" w:rsidRPr="00A64A42" w:rsidRDefault="00FD0EAE" w:rsidP="002A3B44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</w:p>
    <w:p w:rsidR="00FD0EAE" w:rsidRDefault="00FD0EAE" w:rsidP="002A3B44">
      <w:pPr>
        <w:tabs>
          <w:tab w:val="left" w:pos="0"/>
        </w:tabs>
        <w:autoSpaceDE/>
        <w:rPr>
          <w:i/>
          <w:iCs/>
          <w:color w:val="auto"/>
          <w:sz w:val="22"/>
          <w:szCs w:val="22"/>
          <w:lang w:eastAsia="ar-SA"/>
        </w:rPr>
      </w:pPr>
      <w:r>
        <w:rPr>
          <w:i/>
          <w:iCs/>
          <w:color w:val="auto"/>
          <w:sz w:val="22"/>
          <w:szCs w:val="22"/>
          <w:lang w:eastAsia="ar-SA"/>
        </w:rPr>
        <w:t>…………………………, dnia …………2022</w:t>
      </w:r>
      <w:r w:rsidRPr="005B0CC2">
        <w:rPr>
          <w:i/>
          <w:iCs/>
          <w:color w:val="auto"/>
          <w:sz w:val="22"/>
          <w:szCs w:val="22"/>
          <w:lang w:eastAsia="ar-SA"/>
        </w:rPr>
        <w:t xml:space="preserve"> roku</w:t>
      </w:r>
    </w:p>
    <w:p w:rsidR="00FD0EAE" w:rsidRDefault="00FD0EAE" w:rsidP="002A3B44">
      <w:pPr>
        <w:tabs>
          <w:tab w:val="left" w:pos="0"/>
        </w:tabs>
        <w:autoSpaceDE/>
        <w:rPr>
          <w:i/>
          <w:iCs/>
          <w:color w:val="auto"/>
          <w:sz w:val="20"/>
          <w:szCs w:val="20"/>
          <w:lang w:eastAsia="ar-SA"/>
        </w:rPr>
      </w:pPr>
    </w:p>
    <w:p w:rsidR="00FD0EAE" w:rsidRPr="00D46125" w:rsidRDefault="00FD0EAE" w:rsidP="002A3B44">
      <w:pPr>
        <w:tabs>
          <w:tab w:val="left" w:pos="0"/>
        </w:tabs>
        <w:autoSpaceDE/>
        <w:rPr>
          <w:i/>
          <w:color w:val="auto"/>
          <w:lang w:eastAsia="ar-SA"/>
        </w:rPr>
      </w:pPr>
      <w:r w:rsidRPr="00A64BC0">
        <w:rPr>
          <w:i/>
          <w:iCs/>
          <w:color w:val="auto"/>
          <w:sz w:val="20"/>
          <w:szCs w:val="20"/>
          <w:lang w:eastAsia="ar-SA"/>
        </w:rPr>
        <w:t>* - niepotrzebne skreślić</w:t>
      </w:r>
    </w:p>
    <w:sectPr w:rsidR="00FD0EAE" w:rsidRPr="00D46125" w:rsidSect="00C8224E">
      <w:headerReference w:type="default" r:id="rId7"/>
      <w:pgSz w:w="11906" w:h="16838"/>
      <w:pgMar w:top="1079" w:right="1417" w:bottom="1079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0EAE" w:rsidRDefault="00FD0EAE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FD0EAE" w:rsidRDefault="00FD0EAE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0EAE" w:rsidRDefault="00FD0EAE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FD0EAE" w:rsidRDefault="00FD0EAE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EAE" w:rsidRDefault="00FD0EAE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>Znak sprawy: FS.271.7.2022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459E"/>
    <w:rsid w:val="00020E1A"/>
    <w:rsid w:val="000264EE"/>
    <w:rsid w:val="000519E6"/>
    <w:rsid w:val="000B19FF"/>
    <w:rsid w:val="000C391C"/>
    <w:rsid w:val="00105DA1"/>
    <w:rsid w:val="00111837"/>
    <w:rsid w:val="00134442"/>
    <w:rsid w:val="0014606D"/>
    <w:rsid w:val="001632BC"/>
    <w:rsid w:val="001874C7"/>
    <w:rsid w:val="00194C7F"/>
    <w:rsid w:val="001D4984"/>
    <w:rsid w:val="001E100B"/>
    <w:rsid w:val="001E6FE0"/>
    <w:rsid w:val="0021519A"/>
    <w:rsid w:val="0025432C"/>
    <w:rsid w:val="002641C7"/>
    <w:rsid w:val="00297F94"/>
    <w:rsid w:val="002A3B44"/>
    <w:rsid w:val="002B3EDD"/>
    <w:rsid w:val="00322BE8"/>
    <w:rsid w:val="00363CE9"/>
    <w:rsid w:val="00383B03"/>
    <w:rsid w:val="003844DC"/>
    <w:rsid w:val="00395853"/>
    <w:rsid w:val="003D1D8F"/>
    <w:rsid w:val="003E0FF8"/>
    <w:rsid w:val="003E5C74"/>
    <w:rsid w:val="004045BB"/>
    <w:rsid w:val="00464864"/>
    <w:rsid w:val="00480D31"/>
    <w:rsid w:val="004901B3"/>
    <w:rsid w:val="004A43F5"/>
    <w:rsid w:val="004B18F2"/>
    <w:rsid w:val="004C2900"/>
    <w:rsid w:val="00500BE5"/>
    <w:rsid w:val="00501057"/>
    <w:rsid w:val="00523C16"/>
    <w:rsid w:val="00544E5B"/>
    <w:rsid w:val="00572248"/>
    <w:rsid w:val="0058748E"/>
    <w:rsid w:val="00593052"/>
    <w:rsid w:val="005B0CC2"/>
    <w:rsid w:val="005D5D0E"/>
    <w:rsid w:val="0062259D"/>
    <w:rsid w:val="00680191"/>
    <w:rsid w:val="006B199B"/>
    <w:rsid w:val="006D04DD"/>
    <w:rsid w:val="006F12DC"/>
    <w:rsid w:val="0074453E"/>
    <w:rsid w:val="007D56B4"/>
    <w:rsid w:val="007D6E3F"/>
    <w:rsid w:val="007F6F4E"/>
    <w:rsid w:val="00822757"/>
    <w:rsid w:val="0084029C"/>
    <w:rsid w:val="00873F25"/>
    <w:rsid w:val="008E6EF9"/>
    <w:rsid w:val="008F16FD"/>
    <w:rsid w:val="00917FE5"/>
    <w:rsid w:val="00937004"/>
    <w:rsid w:val="00952289"/>
    <w:rsid w:val="00984210"/>
    <w:rsid w:val="00993D75"/>
    <w:rsid w:val="009C3757"/>
    <w:rsid w:val="009F6F64"/>
    <w:rsid w:val="00A155C7"/>
    <w:rsid w:val="00A61515"/>
    <w:rsid w:val="00A64A42"/>
    <w:rsid w:val="00A64BC0"/>
    <w:rsid w:val="00A66860"/>
    <w:rsid w:val="00A709C9"/>
    <w:rsid w:val="00AB5AE9"/>
    <w:rsid w:val="00AD7340"/>
    <w:rsid w:val="00B10CCF"/>
    <w:rsid w:val="00B3342F"/>
    <w:rsid w:val="00B77792"/>
    <w:rsid w:val="00BA5C89"/>
    <w:rsid w:val="00BE52E8"/>
    <w:rsid w:val="00C157D1"/>
    <w:rsid w:val="00C17033"/>
    <w:rsid w:val="00C33106"/>
    <w:rsid w:val="00C53A18"/>
    <w:rsid w:val="00C8224E"/>
    <w:rsid w:val="00D2180E"/>
    <w:rsid w:val="00D27D2C"/>
    <w:rsid w:val="00D45740"/>
    <w:rsid w:val="00D46125"/>
    <w:rsid w:val="00D656E8"/>
    <w:rsid w:val="00DB72EF"/>
    <w:rsid w:val="00DE7818"/>
    <w:rsid w:val="00E00087"/>
    <w:rsid w:val="00E04DB3"/>
    <w:rsid w:val="00E17601"/>
    <w:rsid w:val="00E23FD0"/>
    <w:rsid w:val="00E249B1"/>
    <w:rsid w:val="00E266AA"/>
    <w:rsid w:val="00E73CF3"/>
    <w:rsid w:val="00EB5164"/>
    <w:rsid w:val="00F06230"/>
    <w:rsid w:val="00F12B0F"/>
    <w:rsid w:val="00F203A3"/>
    <w:rsid w:val="00F35E94"/>
    <w:rsid w:val="00F45E14"/>
    <w:rsid w:val="00F53668"/>
    <w:rsid w:val="00F7205D"/>
    <w:rsid w:val="00F72065"/>
    <w:rsid w:val="00FA2F76"/>
    <w:rsid w:val="00FA79C0"/>
    <w:rsid w:val="00FC0700"/>
    <w:rsid w:val="00FD0EAE"/>
    <w:rsid w:val="00FE424A"/>
    <w:rsid w:val="00FF3291"/>
    <w:rsid w:val="00FF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AA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871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254</Words>
  <Characters>1524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21</cp:revision>
  <dcterms:created xsi:type="dcterms:W3CDTF">2021-04-20T12:35:00Z</dcterms:created>
  <dcterms:modified xsi:type="dcterms:W3CDTF">2022-06-14T07:53:00Z</dcterms:modified>
</cp:coreProperties>
</file>